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33C1F893" w14:textId="77777777" w:rsidR="00E32ACA" w:rsidRDefault="00E32ACA" w:rsidP="00E32ACA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Številka: 4302-0128/2023</w:t>
      </w:r>
    </w:p>
    <w:p w14:paraId="3369DD4B" w14:textId="77777777" w:rsidR="00E32ACA" w:rsidRDefault="00E32ACA" w:rsidP="00E32ACA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0" w:name="_GoBack"/>
      <w:bookmarkEnd w:id="0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3E7F8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</w:t>
      </w:r>
      <w:r w:rsidR="004D3F6E">
        <w:rPr>
          <w:rFonts w:ascii="Arial" w:hAnsi="Arial" w:cs="Arial"/>
        </w:rPr>
        <w:t>rijave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21CDAFB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</w:t>
      </w:r>
      <w:r w:rsidR="004D3F6E">
        <w:rPr>
          <w:rFonts w:cs="Arial"/>
          <w:i/>
        </w:rPr>
        <w:t>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3857198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669E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053E6674" w:rsidR="00C0552D" w:rsidRPr="00BF26B9" w:rsidRDefault="004D3F6E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64b5e79a-161e-4f4f-95e3-8c5cd0f50b6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730204-1DD7-4558-B821-25646EF0F217}"/>
</file>

<file path=customXml/itemProps4.xml><?xml version="1.0" encoding="utf-8"?>
<ds:datastoreItem xmlns:ds="http://schemas.openxmlformats.org/officeDocument/2006/customXml" ds:itemID="{4BD92155-787F-4290-8935-5C0EF396A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131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Viljem JAMNIK</cp:lastModifiedBy>
  <cp:revision>3</cp:revision>
  <cp:lastPrinted>2016-06-20T06:28:00Z</cp:lastPrinted>
  <dcterms:created xsi:type="dcterms:W3CDTF">2023-04-21T15:18:00Z</dcterms:created>
  <dcterms:modified xsi:type="dcterms:W3CDTF">2023-05-16T08:13:00Z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